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5CEF4" w14:textId="70E8772D" w:rsidR="001B59A2" w:rsidRDefault="00064637">
      <w:r w:rsidRPr="00AB01B3">
        <w:rPr>
          <w:noProof/>
        </w:rPr>
        <w:drawing>
          <wp:anchor distT="0" distB="0" distL="114300" distR="114300" simplePos="0" relativeHeight="251707392" behindDoc="0" locked="0" layoutInCell="1" allowOverlap="1" wp14:anchorId="1EA760E4" wp14:editId="28CA3C1A">
            <wp:simplePos x="0" y="0"/>
            <wp:positionH relativeFrom="column">
              <wp:posOffset>-495300</wp:posOffset>
            </wp:positionH>
            <wp:positionV relativeFrom="paragraph">
              <wp:posOffset>287655</wp:posOffset>
            </wp:positionV>
            <wp:extent cx="1482090" cy="619760"/>
            <wp:effectExtent l="0" t="0" r="3810" b="889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9A2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233C1052">
                <wp:simplePos x="0" y="0"/>
                <wp:positionH relativeFrom="column">
                  <wp:posOffset>7106336</wp:posOffset>
                </wp:positionH>
                <wp:positionV relativeFrom="paragraph">
                  <wp:posOffset>-220523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32619C46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B32706" w:rsidRPr="00B32706">
                                      <w:rPr>
                                        <w:rStyle w:val="Style2"/>
                                        <w:highlight w:val="yellow"/>
                                      </w:rPr>
                                      <w:t>xx</w:t>
                                    </w:r>
                                    <w:r w:rsidR="00C97889" w:rsidRPr="00B32706">
                                      <w:rPr>
                                        <w:rStyle w:val="Style2"/>
                                        <w:highlight w:val="yellow"/>
                                      </w:rPr>
                                      <w:t>-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3563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5161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32706" w:rsidRPr="00B32706">
                                      <w:rPr>
                                        <w:rStyle w:val="Style2"/>
                                        <w:highlight w:val="yellow"/>
                                      </w:rPr>
                                      <w:t>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6" style="position:absolute;margin-left:559.55pt;margin-top:-17.35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">
                <v:rect id="Rectangle 17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32619C46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B32706" w:rsidRPr="00B32706">
                                <w:rPr>
                                  <w:rStyle w:val="Style2"/>
                                  <w:highlight w:val="yellow"/>
                                </w:rPr>
                                <w:t>xx</w:t>
                              </w:r>
                              <w:r w:rsidR="00C97889" w:rsidRPr="00B32706">
                                <w:rPr>
                                  <w:rStyle w:val="Style2"/>
                                  <w:highlight w:val="yellow"/>
                                </w:rPr>
                                <w:t>-</w:t>
                              </w:r>
                              <w:r w:rsidR="00C97889">
                                <w:rPr>
                                  <w:rStyle w:val="Style2"/>
                                </w:rPr>
                                <w:t>20</w:t>
                              </w:r>
                              <w:r w:rsidR="00880C44">
                                <w:rPr>
                                  <w:rStyle w:val="Style2"/>
                                </w:rPr>
                                <w:t>2</w:t>
                              </w:r>
                              <w:r w:rsidR="00035632">
                                <w:rPr>
                                  <w:rStyle w:val="Style2"/>
                                </w:rPr>
                                <w:t>5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75161E">
                                <w:rPr>
                                  <w:rStyle w:val="Style2"/>
                                </w:rPr>
                                <w:t>0</w:t>
                              </w:r>
                              <w:r w:rsidR="00B32706" w:rsidRPr="00B32706">
                                <w:rPr>
                                  <w:rStyle w:val="Style2"/>
                                  <w:highlight w:val="yellow"/>
                                </w:rPr>
                                <w:t>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B59A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7EF2A267">
            <wp:simplePos x="0" y="0"/>
            <wp:positionH relativeFrom="column">
              <wp:posOffset>4037076</wp:posOffset>
            </wp:positionH>
            <wp:positionV relativeFrom="paragraph">
              <wp:posOffset>-297333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8E46C29" w14:textId="461363CD" w:rsidR="00535962" w:rsidRPr="00F7167E" w:rsidRDefault="001B59A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01A53D6D">
                <wp:simplePos x="0" y="0"/>
                <wp:positionH relativeFrom="column">
                  <wp:posOffset>-328853</wp:posOffset>
                </wp:positionH>
                <wp:positionV relativeFrom="paragraph">
                  <wp:posOffset>-195987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1" type="#_x0000_t202" style="position:absolute;margin-left:-25.9pt;margin-top:-15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3303C79C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03563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26D8D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2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" stroked="f">
                <v:textbox>
                  <w:txbxContent>
                    <w:p w14:paraId="00516CB9" w14:textId="77777777" w:rsidR="002E1412" w:rsidRPr="002E1412" w:rsidRDefault="0006463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162741" w14:textId="02840744" w:rsidR="00535962" w:rsidRPr="00535962" w:rsidRDefault="00847E65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59795C5">
                <wp:simplePos x="0" y="0"/>
                <wp:positionH relativeFrom="column">
                  <wp:posOffset>7381875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77777777" w:rsidR="00847E65" w:rsidRDefault="00035632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7E65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0A573" id="Text Box 12" o:spid="_x0000_s1033" type="#_x0000_t202" style="position:absolute;margin-left:581.25pt;margin-top:.9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" filled="f" stroked="f">
                <v:textbox>
                  <w:txbxContent>
                    <w:p w14:paraId="1AFC735E" w14:textId="77777777" w:rsidR="00847E65" w:rsidRDefault="00B32706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7E65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ECB198" w14:textId="3809ABCE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5EE4BB2A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1BAA288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eAmF/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3E31C75" w14:textId="1BAA288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2F61FB26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03563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35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" stroked="f">
                <v:textbox>
                  <w:txbxContent>
                    <w:p w14:paraId="314E3E71" w14:textId="77777777" w:rsidR="00F7443C" w:rsidRPr="004767CC" w:rsidRDefault="00B3270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1B59A2">
      <w:footerReference w:type="default" r:id="rId10"/>
      <w:pgSz w:w="16838" w:h="11906" w:orient="landscape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2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6523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35632"/>
    <w:rsid w:val="00064637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B59A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C4743"/>
    <w:rsid w:val="00510A6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32706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53BBB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7503-BDA2-4EEB-ACEA-36EDFC44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3</TotalTime>
  <Pages>1</Pages>
  <Words>140</Words>
  <Characters>756</Characters>
  <Application>Microsoft Office Word</Application>
  <DocSecurity>0</DocSecurity>
  <Lines>26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Estefany Llulis M</cp:lastModifiedBy>
  <cp:revision>6</cp:revision>
  <cp:lastPrinted>2011-03-04T19:05:00Z</cp:lastPrinted>
  <dcterms:created xsi:type="dcterms:W3CDTF">2021-04-26T20:02:00Z</dcterms:created>
  <dcterms:modified xsi:type="dcterms:W3CDTF">2025-02-25T14:53:00Z</dcterms:modified>
</cp:coreProperties>
</file>